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B6A83" w:rsidRPr="00387A77" w:rsidTr="00743670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B6A83" w:rsidRPr="00E705E7" w:rsidRDefault="008B6A83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E705E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Εξάνιο</w:t>
            </w:r>
            <w:proofErr w:type="spellEnd"/>
          </w:p>
        </w:tc>
      </w:tr>
      <w:tr w:rsidR="008B6A83" w:rsidRPr="00387A77" w:rsidTr="00743670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B6A83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B6A83" w:rsidRPr="00387A77" w:rsidTr="00743670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B6A83" w:rsidRPr="00387A77" w:rsidTr="00743670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B6A83" w:rsidRPr="00440E46" w:rsidRDefault="008B6A83" w:rsidP="00743670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Εξάνιο</w:t>
            </w:r>
            <w:proofErr w:type="spellEnd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Hexane</w:t>
            </w:r>
            <w:proofErr w:type="spellEnd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for </w:t>
            </w:r>
            <w:proofErr w:type="spellStart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analysis</w:t>
            </w:r>
            <w:proofErr w:type="spellEnd"/>
            <w:r w:rsidRPr="00E705E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95%,  για αναλύσεις, 2,5 λίτρα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B6A83" w:rsidRPr="00387A77" w:rsidTr="00743670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B6A83" w:rsidRPr="00E705E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n-US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B6A83" w:rsidRPr="00387A77" w:rsidRDefault="008B6A83" w:rsidP="00743670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Pr="00EC2965" w:rsidRDefault="005F039E" w:rsidP="00EC2965">
      <w:bookmarkStart w:id="0" w:name="_GoBack"/>
      <w:bookmarkEnd w:id="0"/>
    </w:p>
    <w:sectPr w:rsidR="005F039E" w:rsidRPr="00EC296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A5F60"/>
    <w:rsid w:val="000D5C2C"/>
    <w:rsid w:val="00104B12"/>
    <w:rsid w:val="0016475E"/>
    <w:rsid w:val="0019083F"/>
    <w:rsid w:val="00266506"/>
    <w:rsid w:val="00274E12"/>
    <w:rsid w:val="002A55A5"/>
    <w:rsid w:val="003000E4"/>
    <w:rsid w:val="00365004"/>
    <w:rsid w:val="00382665"/>
    <w:rsid w:val="003E6CBA"/>
    <w:rsid w:val="0040325C"/>
    <w:rsid w:val="00447CAE"/>
    <w:rsid w:val="0045561E"/>
    <w:rsid w:val="004956E1"/>
    <w:rsid w:val="0057757B"/>
    <w:rsid w:val="005B1466"/>
    <w:rsid w:val="005B51E3"/>
    <w:rsid w:val="005D4518"/>
    <w:rsid w:val="005F039E"/>
    <w:rsid w:val="00623737"/>
    <w:rsid w:val="00627D6F"/>
    <w:rsid w:val="006933AF"/>
    <w:rsid w:val="006B2E86"/>
    <w:rsid w:val="006B6437"/>
    <w:rsid w:val="006B691A"/>
    <w:rsid w:val="00774E8F"/>
    <w:rsid w:val="007A2AE2"/>
    <w:rsid w:val="0080306A"/>
    <w:rsid w:val="0086171E"/>
    <w:rsid w:val="00861CE7"/>
    <w:rsid w:val="008B1A14"/>
    <w:rsid w:val="008B6A83"/>
    <w:rsid w:val="009B7A50"/>
    <w:rsid w:val="009E0642"/>
    <w:rsid w:val="00A62939"/>
    <w:rsid w:val="00A931C7"/>
    <w:rsid w:val="00AA60B8"/>
    <w:rsid w:val="00B2428C"/>
    <w:rsid w:val="00B2469E"/>
    <w:rsid w:val="00B63D3E"/>
    <w:rsid w:val="00B7477E"/>
    <w:rsid w:val="00B84ADB"/>
    <w:rsid w:val="00BE663F"/>
    <w:rsid w:val="00C13B8A"/>
    <w:rsid w:val="00C576E0"/>
    <w:rsid w:val="00C906AE"/>
    <w:rsid w:val="00CA1511"/>
    <w:rsid w:val="00CB3F35"/>
    <w:rsid w:val="00CD764A"/>
    <w:rsid w:val="00CE43AE"/>
    <w:rsid w:val="00CF4612"/>
    <w:rsid w:val="00D041CE"/>
    <w:rsid w:val="00D96EDB"/>
    <w:rsid w:val="00DB3258"/>
    <w:rsid w:val="00E61E68"/>
    <w:rsid w:val="00E62843"/>
    <w:rsid w:val="00EC2965"/>
    <w:rsid w:val="00F1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5775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803CA7BC</Template>
  <TotalTime>2</TotalTime>
  <Pages>1</Pages>
  <Words>35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13</cp:revision>
  <dcterms:created xsi:type="dcterms:W3CDTF">2025-10-21T12:22:00Z</dcterms:created>
  <dcterms:modified xsi:type="dcterms:W3CDTF">2025-10-30T07:44:00Z</dcterms:modified>
</cp:coreProperties>
</file>